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526" w:rsidRDefault="00F27526" w:rsidP="00373E75">
      <w:r>
        <w:rPr>
          <w:noProof/>
          <w:lang w:val="hr-BA" w:eastAsia="hr-BA"/>
        </w:rPr>
        <w:pict>
          <v:group id="_x0000_s1026" style="position:absolute;margin-left:174pt;margin-top:-45pt;width:93.75pt;height:60.75pt;z-index:251658240" coordorigin="1584,904" coordsize="1875,12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584;top:904;width:1875;height:1215">
              <v:imagedata r:id="rId7" o:title="" blacklevel="3932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2117;top:1338;width:802;height:394" filled="f" stroked="f">
              <v:textbox style="mso-next-textbox:#_x0000_s1028">
                <w:txbxContent>
                  <w:p w:rsidR="00F27526" w:rsidRPr="006A03B1" w:rsidRDefault="00F27526" w:rsidP="00373E75">
                    <w:pPr>
                      <w:rPr>
                        <w:b/>
                        <w:bCs/>
                        <w:color w:val="FFFFFF"/>
                        <w:sz w:val="16"/>
                        <w:szCs w:val="16"/>
                        <w:lang w:val="sr-Cyrl-BA"/>
                      </w:rPr>
                    </w:pPr>
                    <w:r>
                      <w:rPr>
                        <w:b/>
                        <w:bCs/>
                        <w:color w:val="FFFFFF"/>
                        <w:sz w:val="16"/>
                        <w:szCs w:val="16"/>
                        <w:lang w:val="sr-Latn-CS"/>
                      </w:rPr>
                      <w:t xml:space="preserve">  </w:t>
                    </w:r>
                    <w:r w:rsidRPr="006A03B1">
                      <w:rPr>
                        <w:b/>
                        <w:bCs/>
                        <w:color w:val="FFFFFF"/>
                        <w:sz w:val="16"/>
                        <w:szCs w:val="16"/>
                        <w:lang w:val="sr-Cyrl-BA"/>
                      </w:rPr>
                      <w:t>ЖРС</w:t>
                    </w:r>
                  </w:p>
                  <w:p w:rsidR="00F27526" w:rsidRDefault="00F27526" w:rsidP="00373E75"/>
                </w:txbxContent>
              </v:textbox>
            </v:shape>
          </v:group>
        </w:pict>
      </w:r>
    </w:p>
    <w:p w:rsidR="00F27526" w:rsidRPr="00B07AE0" w:rsidRDefault="00F27526" w:rsidP="00373E75">
      <w:r>
        <w:rPr>
          <w:noProof/>
          <w:lang w:val="hr-BA" w:eastAsia="hr-BA"/>
        </w:rPr>
        <w:pict>
          <v:shape id="_x0000_s1029" type="#_x0000_t202" style="position:absolute;margin-left:6pt;margin-top:4.2pt;width:6in;height:36pt;z-index:251657216" filled="f" stroked="f">
            <v:textbox style="mso-next-textbox:#_x0000_s1029">
              <w:txbxContent>
                <w:p w:rsidR="00F27526" w:rsidRPr="00AE51CD" w:rsidRDefault="00F27526" w:rsidP="00373E7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lang w:val="sr-Cyrl-BA"/>
                    </w:rPr>
                    <w:t>ЖЕЉЕЗНИЦЕ РЕПУБЛИКЕ СРПСКЕ АД</w:t>
                  </w:r>
                </w:p>
                <w:p w:rsidR="00F27526" w:rsidRPr="00B07AE0" w:rsidRDefault="00F27526" w:rsidP="00373E75">
                  <w:pPr>
                    <w:jc w:val="center"/>
                    <w:rPr>
                      <w:b/>
                      <w:bCs/>
                      <w:lang w:val="sr-Cyrl-BA"/>
                    </w:rPr>
                  </w:pPr>
                  <w:r w:rsidRPr="00B07AE0">
                    <w:rPr>
                      <w:b/>
                      <w:bCs/>
                      <w:lang w:val="sr-Cyrl-BA"/>
                    </w:rPr>
                    <w:t xml:space="preserve">Д </w:t>
                  </w:r>
                  <w:r>
                    <w:rPr>
                      <w:b/>
                      <w:bCs/>
                      <w:lang w:val="sr-Latn-CS"/>
                    </w:rPr>
                    <w:t xml:space="preserve">  </w:t>
                  </w:r>
                  <w:r w:rsidRPr="00B07AE0">
                    <w:rPr>
                      <w:b/>
                      <w:bCs/>
                      <w:lang w:val="sr-Cyrl-BA"/>
                    </w:rPr>
                    <w:t>О</w:t>
                  </w:r>
                  <w:r>
                    <w:rPr>
                      <w:b/>
                      <w:bCs/>
                      <w:lang w:val="sr-Latn-CS"/>
                    </w:rPr>
                    <w:t xml:space="preserve">  </w:t>
                  </w:r>
                  <w:r w:rsidRPr="00B07AE0">
                    <w:rPr>
                      <w:b/>
                      <w:bCs/>
                      <w:lang w:val="sr-Cyrl-BA"/>
                    </w:rPr>
                    <w:t>Б</w:t>
                  </w:r>
                  <w:r>
                    <w:rPr>
                      <w:b/>
                      <w:bCs/>
                      <w:lang w:val="sr-Latn-CS"/>
                    </w:rPr>
                    <w:t xml:space="preserve">  </w:t>
                  </w:r>
                  <w:r w:rsidRPr="00B07AE0">
                    <w:rPr>
                      <w:b/>
                      <w:bCs/>
                      <w:lang w:val="sr-Cyrl-BA"/>
                    </w:rPr>
                    <w:t xml:space="preserve"> О </w:t>
                  </w:r>
                  <w:r>
                    <w:rPr>
                      <w:b/>
                      <w:bCs/>
                      <w:lang w:val="sr-Latn-CS"/>
                    </w:rPr>
                    <w:t xml:space="preserve">  </w:t>
                  </w:r>
                  <w:r w:rsidRPr="00B07AE0">
                    <w:rPr>
                      <w:b/>
                      <w:bCs/>
                      <w:lang w:val="sr-Cyrl-BA"/>
                    </w:rPr>
                    <w:t>Ј</w:t>
                  </w:r>
                </w:p>
              </w:txbxContent>
            </v:textbox>
          </v:shape>
        </w:pict>
      </w:r>
    </w:p>
    <w:p w:rsidR="00F27526" w:rsidRPr="00B07AE0" w:rsidRDefault="00F27526" w:rsidP="00373E75"/>
    <w:p w:rsidR="00F27526" w:rsidRPr="0089267E" w:rsidRDefault="00F27526" w:rsidP="00373E75">
      <w:r>
        <w:rPr>
          <w:lang w:val="sr-Cyrl-BA"/>
        </w:rPr>
        <w:t>________________________________________________________________________</w:t>
      </w:r>
    </w:p>
    <w:p w:rsidR="00F27526" w:rsidRPr="003537DB" w:rsidRDefault="00F27526" w:rsidP="00DB2976">
      <w:pPr>
        <w:rPr>
          <w:b/>
          <w:bCs/>
          <w:i/>
          <w:iCs/>
          <w:lang w:val="sr-Cyrl-BA"/>
        </w:rPr>
      </w:pPr>
      <w:r>
        <w:rPr>
          <w:sz w:val="16"/>
          <w:szCs w:val="16"/>
        </w:rPr>
        <w:t xml:space="preserve">          </w:t>
      </w:r>
      <w:r>
        <w:rPr>
          <w:b/>
          <w:bCs/>
        </w:rPr>
        <w:t xml:space="preserve">                                                                                                     </w:t>
      </w:r>
      <w:r>
        <w:rPr>
          <w:b/>
          <w:bCs/>
          <w:lang w:val="sr-Cyrl-CS"/>
        </w:rPr>
        <w:t xml:space="preserve"> </w:t>
      </w:r>
      <w:r w:rsidRPr="003537DB">
        <w:rPr>
          <w:b/>
          <w:bCs/>
          <w:i/>
          <w:iCs/>
          <w:lang w:val="sr-Cyrl-CS"/>
        </w:rPr>
        <w:t xml:space="preserve"> </w:t>
      </w:r>
      <w:r w:rsidRPr="003537DB">
        <w:rPr>
          <w:b/>
          <w:bCs/>
          <w:i/>
          <w:iCs/>
          <w:u w:val="single"/>
          <w:lang w:val="sr-Cyrl-CS"/>
        </w:rPr>
        <w:t>П</w:t>
      </w:r>
      <w:r w:rsidRPr="003537DB">
        <w:rPr>
          <w:b/>
          <w:bCs/>
          <w:i/>
          <w:iCs/>
          <w:u w:val="single"/>
          <w:lang w:val="sr-Cyrl-BA"/>
        </w:rPr>
        <w:t>риједлог</w:t>
      </w:r>
    </w:p>
    <w:p w:rsidR="00F27526" w:rsidRDefault="00F27526" w:rsidP="00DB2976">
      <w:pPr>
        <w:rPr>
          <w:lang w:val="sr-Cyrl-CS"/>
        </w:rPr>
      </w:pPr>
      <w:r>
        <w:rPr>
          <w:lang w:val="sr-Cyrl-CS"/>
        </w:rPr>
        <w:t xml:space="preserve">Број: </w:t>
      </w:r>
      <w:r>
        <w:rPr>
          <w:lang w:val="sr-Cyrl-BA"/>
        </w:rPr>
        <w:t>__</w:t>
      </w:r>
      <w:r>
        <w:rPr>
          <w:lang w:val="sr-Cyrl-CS"/>
        </w:rPr>
        <w:t>__________</w:t>
      </w:r>
    </w:p>
    <w:p w:rsidR="00F27526" w:rsidRPr="00DB2976" w:rsidRDefault="00F27526" w:rsidP="00DB2976">
      <w:r>
        <w:rPr>
          <w:lang w:val="sr-Cyrl-CS"/>
        </w:rPr>
        <w:t>Датум:</w:t>
      </w:r>
      <w:r>
        <w:t xml:space="preserve"> _______ 2018. год.</w:t>
      </w:r>
    </w:p>
    <w:p w:rsidR="00F27526" w:rsidRDefault="00F27526" w:rsidP="00DB2976">
      <w:pPr>
        <w:rPr>
          <w:lang w:val="sr-Latn-CS"/>
        </w:rPr>
      </w:pPr>
    </w:p>
    <w:p w:rsidR="00F27526" w:rsidRDefault="00F27526" w:rsidP="00DB2976">
      <w:pPr>
        <w:jc w:val="both"/>
        <w:rPr>
          <w:lang w:val="sr-Cyrl-CS"/>
        </w:rPr>
      </w:pPr>
      <w:r>
        <w:rPr>
          <w:lang w:val="sr-Cyrl-CS"/>
        </w:rPr>
        <w:t>На основу члана 5.</w:t>
      </w:r>
      <w:r>
        <w:rPr>
          <w:lang w:val="sr-Latn-BA"/>
        </w:rPr>
        <w:t xml:space="preserve"> </w:t>
      </w:r>
      <w:r>
        <w:rPr>
          <w:lang w:val="sr-Cyrl-CS"/>
        </w:rPr>
        <w:t>став з) Закона о јавним предузећима (Сл</w:t>
      </w:r>
      <w:r>
        <w:t xml:space="preserve">ужбени </w:t>
      </w:r>
      <w:r>
        <w:rPr>
          <w:lang w:val="sr-Cyrl-CS"/>
        </w:rPr>
        <w:t>гл</w:t>
      </w:r>
      <w:r>
        <w:t xml:space="preserve">асник </w:t>
      </w:r>
      <w:r>
        <w:rPr>
          <w:lang w:val="sr-Cyrl-CS"/>
        </w:rPr>
        <w:t>75/04,</w:t>
      </w:r>
      <w:r>
        <w:rPr>
          <w:lang w:val="sr-Latn-BA"/>
        </w:rPr>
        <w:t xml:space="preserve"> </w:t>
      </w:r>
      <w:r>
        <w:rPr>
          <w:lang w:val="sr-Cyrl-CS"/>
        </w:rPr>
        <w:t>78/11)</w:t>
      </w:r>
      <w:r>
        <w:t>,</w:t>
      </w:r>
      <w:r>
        <w:rPr>
          <w:lang w:val="sr-Cyrl-CS"/>
        </w:rPr>
        <w:t xml:space="preserve"> члана 40.</w:t>
      </w:r>
      <w:r>
        <w:t xml:space="preserve"> тачка з</w:t>
      </w:r>
      <w:r>
        <w:rPr>
          <w:lang w:val="sr-Cyrl-CS"/>
        </w:rPr>
        <w:t xml:space="preserve">) Статута </w:t>
      </w:r>
      <w:r>
        <w:t>(</w:t>
      </w:r>
      <w:r>
        <w:rPr>
          <w:lang w:val="sr-Cyrl-BA"/>
        </w:rPr>
        <w:t>п</w:t>
      </w:r>
      <w:r>
        <w:t xml:space="preserve">речишћен текст) </w:t>
      </w:r>
      <w:r>
        <w:rPr>
          <w:lang w:val="sr-Cyrl-CS"/>
        </w:rPr>
        <w:t>Жељезница РС, а.д. Добој, Скупштина акционара на</w:t>
      </w:r>
      <w:r>
        <w:t xml:space="preserve"> _______ </w:t>
      </w:r>
      <w:r>
        <w:rPr>
          <w:lang w:val="sr-Cyrl-BA"/>
        </w:rPr>
        <w:t>____________</w:t>
      </w:r>
      <w:r>
        <w:t>- годишњој сједници одржаној _______201</w:t>
      </w:r>
      <w:r>
        <w:rPr>
          <w:lang w:val="sr-Cyrl-BA"/>
        </w:rPr>
        <w:t>8</w:t>
      </w:r>
      <w:r>
        <w:rPr>
          <w:lang w:val="sr-Cyrl-CS"/>
        </w:rPr>
        <w:t>. године, доноси:</w:t>
      </w:r>
    </w:p>
    <w:p w:rsidR="00F27526" w:rsidRPr="00DB2976" w:rsidRDefault="00F27526" w:rsidP="00DB2976">
      <w:pPr>
        <w:jc w:val="both"/>
      </w:pPr>
      <w:r>
        <w:rPr>
          <w:lang w:val="sr-Cyrl-CS"/>
        </w:rPr>
        <w:t xml:space="preserve">       </w:t>
      </w:r>
    </w:p>
    <w:p w:rsidR="00F27526" w:rsidRPr="00331BA8" w:rsidRDefault="00F27526" w:rsidP="00DB2976">
      <w:pPr>
        <w:jc w:val="center"/>
        <w:rPr>
          <w:b/>
          <w:bCs/>
          <w:sz w:val="28"/>
          <w:szCs w:val="28"/>
          <w:lang w:val="sr-Cyrl-BA"/>
        </w:rPr>
      </w:pPr>
      <w:r>
        <w:rPr>
          <w:b/>
          <w:bCs/>
          <w:sz w:val="28"/>
          <w:szCs w:val="28"/>
        </w:rPr>
        <w:t xml:space="preserve">О Д Л У К </w:t>
      </w:r>
      <w:r>
        <w:rPr>
          <w:b/>
          <w:bCs/>
          <w:sz w:val="28"/>
          <w:szCs w:val="28"/>
          <w:lang w:val="sr-Cyrl-BA"/>
        </w:rPr>
        <w:t>У</w:t>
      </w:r>
    </w:p>
    <w:p w:rsidR="00F27526" w:rsidRPr="00DB2976" w:rsidRDefault="00F27526" w:rsidP="00DB2976">
      <w:pPr>
        <w:jc w:val="center"/>
        <w:rPr>
          <w:b/>
          <w:bCs/>
          <w:i/>
          <w:iCs/>
          <w:sz w:val="20"/>
          <w:szCs w:val="20"/>
          <w:lang w:val="sr-Latn-CS"/>
        </w:rPr>
      </w:pPr>
      <w:r>
        <w:rPr>
          <w:b/>
          <w:bCs/>
          <w:i/>
          <w:iCs/>
          <w:sz w:val="20"/>
          <w:szCs w:val="20"/>
          <w:lang w:val="sr-Cyrl-CS"/>
        </w:rPr>
        <w:t>о покри</w:t>
      </w:r>
      <w:r>
        <w:rPr>
          <w:b/>
          <w:bCs/>
          <w:i/>
          <w:iCs/>
          <w:sz w:val="20"/>
          <w:szCs w:val="20"/>
        </w:rPr>
        <w:t>ћу</w:t>
      </w:r>
      <w:r>
        <w:rPr>
          <w:b/>
          <w:bCs/>
          <w:i/>
          <w:iCs/>
          <w:sz w:val="20"/>
          <w:szCs w:val="20"/>
          <w:lang w:val="sr-Cyrl-CS"/>
        </w:rPr>
        <w:t xml:space="preserve"> губитка у 201</w:t>
      </w:r>
      <w:r>
        <w:rPr>
          <w:b/>
          <w:bCs/>
          <w:i/>
          <w:iCs/>
          <w:sz w:val="20"/>
          <w:szCs w:val="20"/>
          <w:lang w:val="sr-Cyrl-BA"/>
        </w:rPr>
        <w:t>7</w:t>
      </w:r>
      <w:r>
        <w:rPr>
          <w:b/>
          <w:bCs/>
          <w:i/>
          <w:iCs/>
          <w:sz w:val="20"/>
          <w:szCs w:val="20"/>
          <w:lang w:val="sr-Cyrl-CS"/>
        </w:rPr>
        <w:t>. години</w:t>
      </w:r>
    </w:p>
    <w:p w:rsidR="00F27526" w:rsidRDefault="00F27526" w:rsidP="00DB2976">
      <w:pPr>
        <w:rPr>
          <w:lang w:val="sr-Cyrl-CS"/>
        </w:rPr>
      </w:pPr>
    </w:p>
    <w:p w:rsidR="00F27526" w:rsidRDefault="00F27526" w:rsidP="00DB2976">
      <w:pPr>
        <w:jc w:val="center"/>
        <w:rPr>
          <w:b/>
          <w:bCs/>
          <w:lang w:val="sr-Cyrl-CS"/>
        </w:rPr>
      </w:pPr>
      <w:r>
        <w:rPr>
          <w:b/>
          <w:bCs/>
          <w:lang w:val="sr-Latn-CS"/>
        </w:rPr>
        <w:t>I</w:t>
      </w:r>
    </w:p>
    <w:p w:rsidR="00F27526" w:rsidRDefault="00F27526" w:rsidP="00DB2976">
      <w:pPr>
        <w:jc w:val="both"/>
      </w:pPr>
      <w:r>
        <w:t>Акцијски капитал Друштва (конто 300) на дан 31.12.201</w:t>
      </w:r>
      <w:r>
        <w:rPr>
          <w:lang w:val="sr-Cyrl-BA"/>
        </w:rPr>
        <w:t>7</w:t>
      </w:r>
      <w:r>
        <w:t>. године износи 50.000 КМ.</w:t>
      </w:r>
    </w:p>
    <w:p w:rsidR="00F27526" w:rsidRPr="00DB2976" w:rsidRDefault="00F27526" w:rsidP="00DB2976">
      <w:pPr>
        <w:jc w:val="both"/>
      </w:pPr>
    </w:p>
    <w:p w:rsidR="00F27526" w:rsidRDefault="00F27526" w:rsidP="00DB2976">
      <w:pPr>
        <w:jc w:val="center"/>
        <w:rPr>
          <w:b/>
          <w:bCs/>
          <w:lang w:val="sr-Cyrl-CS"/>
        </w:rPr>
      </w:pPr>
      <w:r>
        <w:rPr>
          <w:b/>
          <w:bCs/>
          <w:lang w:val="sr-Latn-CS"/>
        </w:rPr>
        <w:t>II</w:t>
      </w:r>
    </w:p>
    <w:p w:rsidR="00F27526" w:rsidRDefault="00F27526" w:rsidP="00DB2976">
      <w:pPr>
        <w:jc w:val="both"/>
      </w:pPr>
      <w:r>
        <w:t>Законске резерве (конто 322), статутарне резерве (</w:t>
      </w:r>
      <w:r>
        <w:rPr>
          <w:lang w:val="sr-Cyrl-BA"/>
        </w:rPr>
        <w:t>к</w:t>
      </w:r>
      <w:r>
        <w:t>онто 323) и остале резерве (конто 329) на дан 31.12.2017. године износе 0,00 (нула) КМ.</w:t>
      </w:r>
    </w:p>
    <w:p w:rsidR="00F27526" w:rsidRDefault="00F27526" w:rsidP="00DB2976"/>
    <w:p w:rsidR="00F27526" w:rsidRDefault="00F27526" w:rsidP="005F78F1">
      <w:pPr>
        <w:jc w:val="center"/>
        <w:rPr>
          <w:b/>
          <w:bCs/>
          <w:lang w:val="sr-Latn-CS"/>
        </w:rPr>
      </w:pPr>
      <w:r>
        <w:rPr>
          <w:b/>
          <w:bCs/>
          <w:lang w:val="sr-Latn-CS"/>
        </w:rPr>
        <w:t>III</w:t>
      </w:r>
    </w:p>
    <w:p w:rsidR="00F27526" w:rsidRDefault="00F27526" w:rsidP="005F78F1">
      <w:pPr>
        <w:jc w:val="both"/>
      </w:pPr>
      <w:r>
        <w:rPr>
          <w:lang w:val="sr-Cyrl-CS"/>
        </w:rPr>
        <w:t xml:space="preserve">Утврђује се остварени губитак у 2017. години у износу од </w:t>
      </w:r>
      <w:r>
        <w:t>26.649.619</w:t>
      </w:r>
      <w:r>
        <w:rPr>
          <w:lang w:val="sr-Cyrl-CS"/>
        </w:rPr>
        <w:t xml:space="preserve"> КМ</w:t>
      </w:r>
      <w:r>
        <w:t xml:space="preserve"> (конто 35</w:t>
      </w:r>
      <w:r>
        <w:rPr>
          <w:lang w:val="sr-Cyrl-BA"/>
        </w:rPr>
        <w:t>1</w:t>
      </w:r>
      <w:r>
        <w:t>).</w:t>
      </w:r>
    </w:p>
    <w:p w:rsidR="00F27526" w:rsidRDefault="00F27526" w:rsidP="00DB2976"/>
    <w:p w:rsidR="00F27526" w:rsidRDefault="00F27526" w:rsidP="00DB2976">
      <w:pPr>
        <w:jc w:val="center"/>
      </w:pPr>
      <w:r>
        <w:rPr>
          <w:b/>
          <w:bCs/>
          <w:lang w:val="sr-Latn-CS"/>
        </w:rPr>
        <w:t>IV</w:t>
      </w:r>
    </w:p>
    <w:p w:rsidR="00F27526" w:rsidRDefault="00F27526" w:rsidP="009B20B4">
      <w:pPr>
        <w:jc w:val="both"/>
      </w:pPr>
      <w:r>
        <w:rPr>
          <w:lang w:val="sr-Cyrl-CS"/>
        </w:rPr>
        <w:t>Утврђује се кумулирани губитак на дан 31.12.201</w:t>
      </w:r>
      <w:r>
        <w:rPr>
          <w:lang w:val="sl-SI"/>
        </w:rPr>
        <w:t>7</w:t>
      </w:r>
      <w:r>
        <w:rPr>
          <w:lang w:val="sr-Cyrl-CS"/>
        </w:rPr>
        <w:t xml:space="preserve">. године у износу од </w:t>
      </w:r>
      <w:r>
        <w:t xml:space="preserve">111.486.445 </w:t>
      </w:r>
      <w:r>
        <w:rPr>
          <w:lang w:val="sr-Cyrl-CS"/>
        </w:rPr>
        <w:t xml:space="preserve">КМ </w:t>
      </w:r>
      <w:r>
        <w:t>(конто 35).</w:t>
      </w:r>
    </w:p>
    <w:p w:rsidR="00F27526" w:rsidRPr="00DB2976" w:rsidRDefault="00F27526" w:rsidP="00DB2976"/>
    <w:p w:rsidR="00F27526" w:rsidRDefault="00F27526" w:rsidP="00DB2976">
      <w:pPr>
        <w:jc w:val="center"/>
        <w:rPr>
          <w:b/>
          <w:bCs/>
          <w:lang w:val="sr-Latn-CS"/>
        </w:rPr>
      </w:pPr>
      <w:r>
        <w:rPr>
          <w:b/>
          <w:bCs/>
          <w:lang w:val="sr-Latn-CS"/>
        </w:rPr>
        <w:t>V</w:t>
      </w:r>
    </w:p>
    <w:p w:rsidR="00F27526" w:rsidRDefault="00F27526" w:rsidP="00DB2976">
      <w:pPr>
        <w:jc w:val="both"/>
        <w:rPr>
          <w:lang w:val="sr-Latn-CS"/>
        </w:rPr>
      </w:pPr>
      <w:r>
        <w:rPr>
          <w:lang w:val="sr-Latn-CS"/>
        </w:rPr>
        <w:t>На основу презентованих података из биланса стања на дан 31.12.2017. године не постоје расположиви извори финансирања којима Скупштина акционара може покрити исказани губитак.</w:t>
      </w:r>
    </w:p>
    <w:p w:rsidR="00F27526" w:rsidRPr="00DB2976" w:rsidRDefault="00F27526" w:rsidP="00DB2976">
      <w:pPr>
        <w:jc w:val="both"/>
        <w:rPr>
          <w:lang w:val="sr-Latn-CS"/>
        </w:rPr>
      </w:pPr>
    </w:p>
    <w:p w:rsidR="00F27526" w:rsidRDefault="00F27526" w:rsidP="00DB2976">
      <w:pPr>
        <w:jc w:val="center"/>
        <w:rPr>
          <w:b/>
          <w:bCs/>
        </w:rPr>
      </w:pPr>
      <w:r>
        <w:rPr>
          <w:b/>
          <w:bCs/>
        </w:rPr>
        <w:t>VI</w:t>
      </w:r>
    </w:p>
    <w:p w:rsidR="00F27526" w:rsidRPr="00DB2976" w:rsidRDefault="00F27526" w:rsidP="00DB2976">
      <w:pPr>
        <w:jc w:val="both"/>
      </w:pPr>
      <w:r>
        <w:t>Друштво ће кумулирани губитак на дан 31.12.2017.</w:t>
      </w:r>
      <w:r>
        <w:rPr>
          <w:lang w:val="sr-Cyrl-BA"/>
        </w:rPr>
        <w:t xml:space="preserve"> </w:t>
      </w:r>
      <w:r>
        <w:t>године покрити у складу са будућим активностима реализованим кроз поступак организационо-финансијског реструкту</w:t>
      </w:r>
      <w:r>
        <w:rPr>
          <w:lang w:val="sr-Cyrl-BA"/>
        </w:rPr>
        <w:t>р</w:t>
      </w:r>
      <w:r>
        <w:t>ирања Друштва.</w:t>
      </w:r>
    </w:p>
    <w:p w:rsidR="00F27526" w:rsidRDefault="00F27526" w:rsidP="00DB2976">
      <w:pPr>
        <w:rPr>
          <w:sz w:val="20"/>
          <w:szCs w:val="20"/>
        </w:rPr>
      </w:pPr>
    </w:p>
    <w:p w:rsidR="00F27526" w:rsidRPr="00DB2976" w:rsidRDefault="00F27526" w:rsidP="00DB2976">
      <w:pPr>
        <w:rPr>
          <w:sz w:val="20"/>
          <w:szCs w:val="20"/>
        </w:rPr>
      </w:pPr>
    </w:p>
    <w:p w:rsidR="00F27526" w:rsidRDefault="00F27526" w:rsidP="00DB2976">
      <w:pPr>
        <w:rPr>
          <w:b/>
          <w:bCs/>
          <w:i/>
          <w:iCs/>
          <w:sz w:val="20"/>
          <w:szCs w:val="20"/>
          <w:lang w:val="sr-Cyrl-CS"/>
        </w:rPr>
      </w:pPr>
      <w:r>
        <w:rPr>
          <w:b/>
          <w:bCs/>
          <w:i/>
          <w:iCs/>
          <w:sz w:val="20"/>
          <w:szCs w:val="20"/>
          <w:lang w:val="sr-Cyrl-CS"/>
        </w:rPr>
        <w:t>Достављено:</w:t>
      </w:r>
    </w:p>
    <w:p w:rsidR="00F27526" w:rsidRPr="003537DB" w:rsidRDefault="00F27526" w:rsidP="00DB2976">
      <w:pPr>
        <w:rPr>
          <w:sz w:val="20"/>
          <w:szCs w:val="20"/>
          <w:lang w:val="sr-Cyrl-BA"/>
        </w:rPr>
      </w:pPr>
      <w:r>
        <w:rPr>
          <w:sz w:val="20"/>
          <w:szCs w:val="20"/>
          <w:lang w:val="sr-Cyrl-CS"/>
        </w:rPr>
        <w:t>-Управа</w:t>
      </w:r>
      <w:r>
        <w:rPr>
          <w:sz w:val="20"/>
          <w:szCs w:val="20"/>
          <w:lang w:val="sl-SI"/>
        </w:rPr>
        <w:t xml:space="preserve"> </w:t>
      </w:r>
      <w:r>
        <w:rPr>
          <w:sz w:val="20"/>
          <w:szCs w:val="20"/>
          <w:lang w:val="sr-Cyrl-BA"/>
        </w:rPr>
        <w:t>Друштва</w:t>
      </w:r>
    </w:p>
    <w:p w:rsidR="00F27526" w:rsidRPr="006B0DD6" w:rsidRDefault="00F27526" w:rsidP="00DB2976">
      <w:pPr>
        <w:rPr>
          <w:sz w:val="20"/>
          <w:szCs w:val="20"/>
          <w:lang w:val="sr-Cyrl-CS"/>
        </w:rPr>
      </w:pPr>
      <w:r>
        <w:rPr>
          <w:sz w:val="20"/>
          <w:szCs w:val="20"/>
          <w:lang w:val="sr-Cyrl-CS"/>
        </w:rPr>
        <w:t>-а/а</w:t>
      </w:r>
    </w:p>
    <w:p w:rsidR="00F27526" w:rsidRDefault="00F27526" w:rsidP="00DB2976">
      <w:pPr>
        <w:rPr>
          <w:b/>
          <w:bCs/>
          <w:lang w:val="sr-Cyrl-CS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  <w:lang w:val="sr-Cyrl-CS"/>
        </w:rPr>
        <w:t xml:space="preserve">                                                                   </w:t>
      </w:r>
      <w:r>
        <w:rPr>
          <w:b/>
          <w:bCs/>
          <w:lang w:val="sr-Cyrl-CS"/>
        </w:rPr>
        <w:t>ПРЕДСЈЕДНИК</w:t>
      </w:r>
    </w:p>
    <w:p w:rsidR="00F27526" w:rsidRDefault="00F27526" w:rsidP="00DB2976">
      <w:pPr>
        <w:rPr>
          <w:lang w:val="sr-Cyrl-CS"/>
        </w:rPr>
      </w:pPr>
      <w:r>
        <w:rPr>
          <w:b/>
          <w:bCs/>
          <w:lang w:val="sr-Cyrl-CS"/>
        </w:rPr>
        <w:t xml:space="preserve">                                                                       СКУПШТИНЕ АКЦИОНАРА</w:t>
      </w:r>
      <w:r>
        <w:rPr>
          <w:lang w:val="sr-Cyrl-CS"/>
        </w:rPr>
        <w:t xml:space="preserve">    </w:t>
      </w:r>
    </w:p>
    <w:p w:rsidR="00F27526" w:rsidRDefault="00F27526" w:rsidP="00DB2976">
      <w:pPr>
        <w:rPr>
          <w:lang w:val="sr-Cyrl-CS"/>
        </w:rPr>
      </w:pPr>
      <w:r>
        <w:t xml:space="preserve">                              </w:t>
      </w:r>
      <w:r>
        <w:rPr>
          <w:lang w:val="sr-Cyrl-CS"/>
        </w:rPr>
        <w:t xml:space="preserve">                                            </w:t>
      </w:r>
      <w:r>
        <w:t xml:space="preserve"> </w:t>
      </w:r>
      <w:r>
        <w:rPr>
          <w:lang w:val="sr-Cyrl-CS"/>
        </w:rPr>
        <w:t xml:space="preserve">_______________________     </w:t>
      </w:r>
    </w:p>
    <w:p w:rsidR="00F27526" w:rsidRPr="00DB2976" w:rsidRDefault="00F27526" w:rsidP="007D3F44">
      <w:r>
        <w:rPr>
          <w:sz w:val="20"/>
          <w:szCs w:val="20"/>
        </w:rPr>
        <w:t xml:space="preserve">                          </w:t>
      </w:r>
      <w:r>
        <w:rPr>
          <w:sz w:val="20"/>
          <w:szCs w:val="20"/>
          <w:lang w:val="sr-Cyrl-CS"/>
        </w:rPr>
        <w:t xml:space="preserve">                                                          </w:t>
      </w:r>
      <w:r>
        <w:rPr>
          <w:sz w:val="20"/>
          <w:szCs w:val="20"/>
        </w:rPr>
        <w:t xml:space="preserve">  </w:t>
      </w:r>
      <w:r>
        <w:rPr>
          <w:b/>
          <w:bCs/>
          <w:lang w:val="sr-Cyrl-CS"/>
        </w:rPr>
        <w:t>Милан Бешир, дипл.инж.саоб.</w:t>
      </w:r>
    </w:p>
    <w:sectPr w:rsidR="00F27526" w:rsidRPr="00DB2976" w:rsidSect="0089267E">
      <w:footerReference w:type="first" r:id="rId8"/>
      <w:type w:val="continuous"/>
      <w:pgSz w:w="11907" w:h="16840" w:code="9"/>
      <w:pgMar w:top="1008" w:right="1584" w:bottom="1008" w:left="1584" w:header="0" w:footer="36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526" w:rsidRDefault="00F27526">
      <w:r>
        <w:separator/>
      </w:r>
    </w:p>
  </w:endnote>
  <w:endnote w:type="continuationSeparator" w:id="0">
    <w:p w:rsidR="00F27526" w:rsidRDefault="00F275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Yu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526" w:rsidRDefault="00F27526" w:rsidP="00767B04">
    <w:pPr>
      <w:rPr>
        <w:sz w:val="22"/>
        <w:szCs w:val="22"/>
      </w:rPr>
    </w:pPr>
    <w:r>
      <w:rPr>
        <w:sz w:val="22"/>
        <w:szCs w:val="22"/>
      </w:rPr>
      <w:t xml:space="preserve">                  </w:t>
    </w:r>
  </w:p>
  <w:p w:rsidR="00F27526" w:rsidRDefault="00F27526" w:rsidP="00767B04">
    <w:pPr>
      <w:pStyle w:val="Footer"/>
    </w:pPr>
    <w:r>
      <w:rPr>
        <w:sz w:val="22"/>
        <w:szCs w:val="22"/>
      </w:rPr>
      <w:t xml:space="preserve">           </w:t>
    </w:r>
    <w:r w:rsidRPr="0015736B">
      <w:rPr>
        <w:noProof/>
        <w:lang w:val="hr-BA" w:eastAsia="hr-B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2" o:spid="_x0000_i1026" type="#_x0000_t75" style="width:450.75pt;height:71.25pt;visibility:visible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526" w:rsidRDefault="00F27526">
      <w:r>
        <w:separator/>
      </w:r>
    </w:p>
  </w:footnote>
  <w:footnote w:type="continuationSeparator" w:id="0">
    <w:p w:rsidR="00F27526" w:rsidRDefault="00F275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B7346"/>
    <w:multiLevelType w:val="multilevel"/>
    <w:tmpl w:val="313AE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9B0577E"/>
    <w:multiLevelType w:val="multilevel"/>
    <w:tmpl w:val="6B622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167B1083"/>
    <w:multiLevelType w:val="hybridMultilevel"/>
    <w:tmpl w:val="3026B178"/>
    <w:lvl w:ilvl="0" w:tplc="3C108A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BA131B1"/>
    <w:multiLevelType w:val="hybridMultilevel"/>
    <w:tmpl w:val="3F0064C6"/>
    <w:lvl w:ilvl="0" w:tplc="5CBE4B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3663117"/>
    <w:multiLevelType w:val="hybridMultilevel"/>
    <w:tmpl w:val="8AC092DC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D80512"/>
    <w:multiLevelType w:val="hybridMultilevel"/>
    <w:tmpl w:val="88824DCE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96A1BB5"/>
    <w:multiLevelType w:val="hybridMultilevel"/>
    <w:tmpl w:val="0E8C5D14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114653"/>
    <w:multiLevelType w:val="hybridMultilevel"/>
    <w:tmpl w:val="A3547A04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C10DAF"/>
    <w:multiLevelType w:val="hybridMultilevel"/>
    <w:tmpl w:val="7C788FEE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991015"/>
    <w:multiLevelType w:val="multilevel"/>
    <w:tmpl w:val="6944F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7D3076CE"/>
    <w:multiLevelType w:val="hybridMultilevel"/>
    <w:tmpl w:val="2824330A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8"/>
  </w:num>
  <w:num w:numId="9">
    <w:abstractNumId w:val="0"/>
  </w:num>
  <w:num w:numId="10">
    <w:abstractNumId w:val="9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AE0"/>
    <w:rsid w:val="00024E5A"/>
    <w:rsid w:val="000363EE"/>
    <w:rsid w:val="00042962"/>
    <w:rsid w:val="00060497"/>
    <w:rsid w:val="000663B9"/>
    <w:rsid w:val="00077B30"/>
    <w:rsid w:val="00095605"/>
    <w:rsid w:val="000A07D4"/>
    <w:rsid w:val="000A0ECD"/>
    <w:rsid w:val="000B7EBD"/>
    <w:rsid w:val="000F4D03"/>
    <w:rsid w:val="00123946"/>
    <w:rsid w:val="0013449C"/>
    <w:rsid w:val="00142556"/>
    <w:rsid w:val="001511F5"/>
    <w:rsid w:val="0015736B"/>
    <w:rsid w:val="001727E1"/>
    <w:rsid w:val="001730B3"/>
    <w:rsid w:val="00173919"/>
    <w:rsid w:val="0017577F"/>
    <w:rsid w:val="001A171E"/>
    <w:rsid w:val="001C6B3D"/>
    <w:rsid w:val="001E06FE"/>
    <w:rsid w:val="002011F9"/>
    <w:rsid w:val="00214D37"/>
    <w:rsid w:val="00215AD6"/>
    <w:rsid w:val="00230915"/>
    <w:rsid w:val="002677F0"/>
    <w:rsid w:val="00277EAD"/>
    <w:rsid w:val="002A27C8"/>
    <w:rsid w:val="002A6C04"/>
    <w:rsid w:val="002B0B5E"/>
    <w:rsid w:val="002C7802"/>
    <w:rsid w:val="002E4D06"/>
    <w:rsid w:val="002E56B3"/>
    <w:rsid w:val="002E786A"/>
    <w:rsid w:val="002F1476"/>
    <w:rsid w:val="00303D5C"/>
    <w:rsid w:val="00321EA7"/>
    <w:rsid w:val="00331BA8"/>
    <w:rsid w:val="0035091B"/>
    <w:rsid w:val="00353203"/>
    <w:rsid w:val="003537DB"/>
    <w:rsid w:val="00353DB8"/>
    <w:rsid w:val="0036070B"/>
    <w:rsid w:val="00373E75"/>
    <w:rsid w:val="00391429"/>
    <w:rsid w:val="003A7F9B"/>
    <w:rsid w:val="003B2B9A"/>
    <w:rsid w:val="003C5529"/>
    <w:rsid w:val="003D1AD7"/>
    <w:rsid w:val="003D35E8"/>
    <w:rsid w:val="003F0ECF"/>
    <w:rsid w:val="00410D5C"/>
    <w:rsid w:val="0041752C"/>
    <w:rsid w:val="0042123B"/>
    <w:rsid w:val="00426BC8"/>
    <w:rsid w:val="004279C9"/>
    <w:rsid w:val="00430B5C"/>
    <w:rsid w:val="00445E96"/>
    <w:rsid w:val="004523BF"/>
    <w:rsid w:val="00467ED5"/>
    <w:rsid w:val="004B0953"/>
    <w:rsid w:val="004C7423"/>
    <w:rsid w:val="004D0B61"/>
    <w:rsid w:val="004D3A6C"/>
    <w:rsid w:val="004E418E"/>
    <w:rsid w:val="00512EE0"/>
    <w:rsid w:val="00514312"/>
    <w:rsid w:val="00537DDD"/>
    <w:rsid w:val="005472A7"/>
    <w:rsid w:val="00575F0E"/>
    <w:rsid w:val="00584E45"/>
    <w:rsid w:val="005906D2"/>
    <w:rsid w:val="00592D81"/>
    <w:rsid w:val="005D25D0"/>
    <w:rsid w:val="005D6005"/>
    <w:rsid w:val="005F17DD"/>
    <w:rsid w:val="005F78F1"/>
    <w:rsid w:val="00601FA4"/>
    <w:rsid w:val="00636FB1"/>
    <w:rsid w:val="00643CBE"/>
    <w:rsid w:val="006844D0"/>
    <w:rsid w:val="006916BB"/>
    <w:rsid w:val="006937C3"/>
    <w:rsid w:val="006A03B1"/>
    <w:rsid w:val="006A4315"/>
    <w:rsid w:val="006A6377"/>
    <w:rsid w:val="006B0DD6"/>
    <w:rsid w:val="006B3F55"/>
    <w:rsid w:val="006B40FC"/>
    <w:rsid w:val="006D00EB"/>
    <w:rsid w:val="006D72E2"/>
    <w:rsid w:val="006E75E0"/>
    <w:rsid w:val="006F05EB"/>
    <w:rsid w:val="006F4C1D"/>
    <w:rsid w:val="006F65CE"/>
    <w:rsid w:val="007175F8"/>
    <w:rsid w:val="00717FD5"/>
    <w:rsid w:val="007224FA"/>
    <w:rsid w:val="00723929"/>
    <w:rsid w:val="00736767"/>
    <w:rsid w:val="00751679"/>
    <w:rsid w:val="00762DC4"/>
    <w:rsid w:val="007639AF"/>
    <w:rsid w:val="00766554"/>
    <w:rsid w:val="00767B04"/>
    <w:rsid w:val="00782B67"/>
    <w:rsid w:val="007A2F50"/>
    <w:rsid w:val="007B117D"/>
    <w:rsid w:val="007C4A76"/>
    <w:rsid w:val="007D0047"/>
    <w:rsid w:val="007D3F44"/>
    <w:rsid w:val="007D59CD"/>
    <w:rsid w:val="007E5750"/>
    <w:rsid w:val="00801285"/>
    <w:rsid w:val="0082538F"/>
    <w:rsid w:val="0083277C"/>
    <w:rsid w:val="008478DE"/>
    <w:rsid w:val="008520A0"/>
    <w:rsid w:val="008760EE"/>
    <w:rsid w:val="00876520"/>
    <w:rsid w:val="00884B67"/>
    <w:rsid w:val="0089161D"/>
    <w:rsid w:val="0089267E"/>
    <w:rsid w:val="008A2D46"/>
    <w:rsid w:val="008B0CAA"/>
    <w:rsid w:val="008C1025"/>
    <w:rsid w:val="008D21D4"/>
    <w:rsid w:val="008D4668"/>
    <w:rsid w:val="008D5B71"/>
    <w:rsid w:val="009018D5"/>
    <w:rsid w:val="009031F8"/>
    <w:rsid w:val="009173C3"/>
    <w:rsid w:val="00943188"/>
    <w:rsid w:val="00950DC2"/>
    <w:rsid w:val="00952E0D"/>
    <w:rsid w:val="00961F3C"/>
    <w:rsid w:val="00963394"/>
    <w:rsid w:val="009A1C78"/>
    <w:rsid w:val="009B169E"/>
    <w:rsid w:val="009B20B4"/>
    <w:rsid w:val="009B3C62"/>
    <w:rsid w:val="009B6C80"/>
    <w:rsid w:val="009D6682"/>
    <w:rsid w:val="009D7363"/>
    <w:rsid w:val="009E2D01"/>
    <w:rsid w:val="009F25AC"/>
    <w:rsid w:val="00A056E2"/>
    <w:rsid w:val="00A126E4"/>
    <w:rsid w:val="00A27B01"/>
    <w:rsid w:val="00A3639F"/>
    <w:rsid w:val="00A443B0"/>
    <w:rsid w:val="00A66AE9"/>
    <w:rsid w:val="00A80B0A"/>
    <w:rsid w:val="00AA6ADB"/>
    <w:rsid w:val="00AA6C8C"/>
    <w:rsid w:val="00AB0CA7"/>
    <w:rsid w:val="00AB48A3"/>
    <w:rsid w:val="00AE51CD"/>
    <w:rsid w:val="00B00FFC"/>
    <w:rsid w:val="00B07AE0"/>
    <w:rsid w:val="00B13CA4"/>
    <w:rsid w:val="00B32B14"/>
    <w:rsid w:val="00B962D4"/>
    <w:rsid w:val="00BA1799"/>
    <w:rsid w:val="00BB56D7"/>
    <w:rsid w:val="00BC137E"/>
    <w:rsid w:val="00BD59AD"/>
    <w:rsid w:val="00BE6B14"/>
    <w:rsid w:val="00C000C5"/>
    <w:rsid w:val="00C106A4"/>
    <w:rsid w:val="00C33BE6"/>
    <w:rsid w:val="00C45A71"/>
    <w:rsid w:val="00C526A3"/>
    <w:rsid w:val="00C61617"/>
    <w:rsid w:val="00C85C7A"/>
    <w:rsid w:val="00C87D5D"/>
    <w:rsid w:val="00C930B7"/>
    <w:rsid w:val="00CB6220"/>
    <w:rsid w:val="00CB64FA"/>
    <w:rsid w:val="00CC0DF7"/>
    <w:rsid w:val="00CC12B6"/>
    <w:rsid w:val="00CC73F5"/>
    <w:rsid w:val="00CE36B2"/>
    <w:rsid w:val="00CE715B"/>
    <w:rsid w:val="00CF54D8"/>
    <w:rsid w:val="00CF784C"/>
    <w:rsid w:val="00D04738"/>
    <w:rsid w:val="00D16486"/>
    <w:rsid w:val="00D62A5B"/>
    <w:rsid w:val="00D73F61"/>
    <w:rsid w:val="00D857B9"/>
    <w:rsid w:val="00D93174"/>
    <w:rsid w:val="00DA312E"/>
    <w:rsid w:val="00DB22B3"/>
    <w:rsid w:val="00DB2976"/>
    <w:rsid w:val="00DC2238"/>
    <w:rsid w:val="00DD26A0"/>
    <w:rsid w:val="00DE479E"/>
    <w:rsid w:val="00DF0DFC"/>
    <w:rsid w:val="00DF0EB8"/>
    <w:rsid w:val="00E00808"/>
    <w:rsid w:val="00E07F8E"/>
    <w:rsid w:val="00E2353A"/>
    <w:rsid w:val="00E30CC9"/>
    <w:rsid w:val="00E34907"/>
    <w:rsid w:val="00E35546"/>
    <w:rsid w:val="00E4217D"/>
    <w:rsid w:val="00E45AEC"/>
    <w:rsid w:val="00E65540"/>
    <w:rsid w:val="00E91C1E"/>
    <w:rsid w:val="00EA5443"/>
    <w:rsid w:val="00EA5EE2"/>
    <w:rsid w:val="00EB2567"/>
    <w:rsid w:val="00EC3493"/>
    <w:rsid w:val="00EC61DC"/>
    <w:rsid w:val="00ED191A"/>
    <w:rsid w:val="00EE101E"/>
    <w:rsid w:val="00EE2A6F"/>
    <w:rsid w:val="00EF7741"/>
    <w:rsid w:val="00F0244E"/>
    <w:rsid w:val="00F12F61"/>
    <w:rsid w:val="00F14A1F"/>
    <w:rsid w:val="00F177EA"/>
    <w:rsid w:val="00F2005C"/>
    <w:rsid w:val="00F25C56"/>
    <w:rsid w:val="00F27526"/>
    <w:rsid w:val="00F34BAB"/>
    <w:rsid w:val="00F37E70"/>
    <w:rsid w:val="00F5547A"/>
    <w:rsid w:val="00F60BC6"/>
    <w:rsid w:val="00F61980"/>
    <w:rsid w:val="00F7787B"/>
    <w:rsid w:val="00F8349D"/>
    <w:rsid w:val="00F97DE5"/>
    <w:rsid w:val="00FA2843"/>
    <w:rsid w:val="00FA4EA6"/>
    <w:rsid w:val="00FB153D"/>
    <w:rsid w:val="00FB611F"/>
    <w:rsid w:val="00FD5112"/>
    <w:rsid w:val="00FD69CE"/>
    <w:rsid w:val="00FD727B"/>
    <w:rsid w:val="00FE0035"/>
    <w:rsid w:val="00FE267D"/>
    <w:rsid w:val="00FE5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hr-BA" w:eastAsia="hr-B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738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3F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67B04"/>
    <w:pPr>
      <w:keepNext/>
      <w:outlineLvl w:val="1"/>
    </w:pPr>
    <w:rPr>
      <w:rFonts w:ascii="YuTimes" w:hAnsi="YuTimes" w:cs="YuTimes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B0CA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77B3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292E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67B04"/>
    <w:rPr>
      <w:rFonts w:ascii="YuTimes" w:hAnsi="YuTimes" w:cs="YuTimes"/>
      <w:b/>
      <w:bCs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292E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292E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67B0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292E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767B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F292E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DE479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8B0CAA"/>
    <w:pPr>
      <w:spacing w:before="100" w:beforeAutospacing="1" w:after="100" w:afterAutospacing="1"/>
    </w:pPr>
    <w:rPr>
      <w:lang w:val="hr-BA" w:eastAsia="hr-BA"/>
    </w:rPr>
  </w:style>
  <w:style w:type="character" w:styleId="Hyperlink">
    <w:name w:val="Hyperlink"/>
    <w:basedOn w:val="DefaultParagraphFont"/>
    <w:uiPriority w:val="99"/>
    <w:rsid w:val="008B0CAA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717FD5"/>
    <w:rPr>
      <w:b/>
      <w:bCs/>
    </w:rPr>
  </w:style>
  <w:style w:type="character" w:customStyle="1" w:styleId="articleimgsubtitle">
    <w:name w:val="articleimgsubtitle"/>
    <w:basedOn w:val="DefaultParagraphFont"/>
    <w:uiPriority w:val="99"/>
    <w:rsid w:val="00717FD5"/>
  </w:style>
  <w:style w:type="character" w:customStyle="1" w:styleId="article-font">
    <w:name w:val="article-font"/>
    <w:basedOn w:val="DefaultParagraphFont"/>
    <w:uiPriority w:val="99"/>
    <w:rsid w:val="00D93174"/>
  </w:style>
  <w:style w:type="character" w:customStyle="1" w:styleId="stmainservicesst-twitter-counter">
    <w:name w:val="stmainservices st-twitter-counter"/>
    <w:basedOn w:val="DefaultParagraphFont"/>
    <w:uiPriority w:val="99"/>
    <w:rsid w:val="00D93174"/>
  </w:style>
  <w:style w:type="character" w:customStyle="1" w:styleId="stbubblehcount">
    <w:name w:val="stbubble_hcount"/>
    <w:basedOn w:val="DefaultParagraphFont"/>
    <w:uiPriority w:val="99"/>
    <w:rsid w:val="00D93174"/>
  </w:style>
  <w:style w:type="character" w:customStyle="1" w:styleId="chickletsgoogleplus">
    <w:name w:val="chicklets googleplus"/>
    <w:basedOn w:val="DefaultParagraphFont"/>
    <w:uiPriority w:val="99"/>
    <w:rsid w:val="00D93174"/>
  </w:style>
  <w:style w:type="character" w:customStyle="1" w:styleId="title">
    <w:name w:val="title"/>
    <w:basedOn w:val="DefaultParagraphFont"/>
    <w:uiPriority w:val="99"/>
    <w:rsid w:val="00D93174"/>
  </w:style>
  <w:style w:type="paragraph" w:customStyle="1" w:styleId="sec">
    <w:name w:val="sec"/>
    <w:basedOn w:val="Normal"/>
    <w:uiPriority w:val="99"/>
    <w:rsid w:val="00D93174"/>
    <w:pPr>
      <w:spacing w:before="100" w:beforeAutospacing="1" w:after="100" w:afterAutospacing="1"/>
    </w:pPr>
    <w:rPr>
      <w:lang w:val="hr-BA" w:eastAsia="hr-BA"/>
    </w:rPr>
  </w:style>
  <w:style w:type="character" w:customStyle="1" w:styleId="rwrro">
    <w:name w:val="rwrro"/>
    <w:basedOn w:val="DefaultParagraphFont"/>
    <w:uiPriority w:val="99"/>
    <w:rsid w:val="008D4668"/>
  </w:style>
  <w:style w:type="character" w:customStyle="1" w:styleId="nowrap">
    <w:name w:val="nowrap"/>
    <w:basedOn w:val="DefaultParagraphFont"/>
    <w:uiPriority w:val="99"/>
    <w:rsid w:val="008D46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61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61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1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461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646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61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24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6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6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46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6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46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6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1130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142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162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195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224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251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46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21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46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46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6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4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61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1144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223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61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78">
                  <w:marLeft w:val="0"/>
                  <w:marRight w:val="0"/>
                  <w:marTop w:val="300"/>
                  <w:marBottom w:val="30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1219">
                  <w:marLeft w:val="0"/>
                  <w:marRight w:val="0"/>
                  <w:marTop w:val="30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21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1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46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46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6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61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267</Words>
  <Characters>1525</Characters>
  <Application>Microsoft Office Outlook</Application>
  <DocSecurity>0</DocSecurity>
  <Lines>0</Lines>
  <Paragraphs>0</Paragraphs>
  <ScaleCrop>false</ScaleCrop>
  <Company>ZRS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biljana.dzigumovic</dc:creator>
  <cp:keywords/>
  <dc:description/>
  <cp:lastModifiedBy>milosava.gligoric</cp:lastModifiedBy>
  <cp:revision>2</cp:revision>
  <cp:lastPrinted>2016-04-28T12:13:00Z</cp:lastPrinted>
  <dcterms:created xsi:type="dcterms:W3CDTF">2018-05-18T11:32:00Z</dcterms:created>
  <dcterms:modified xsi:type="dcterms:W3CDTF">2018-05-18T11:32:00Z</dcterms:modified>
</cp:coreProperties>
</file>